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การรับแจ้งการตายเกินกำหนด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2C09EE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การรับแจ้งการตายเกินกำหนด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4447F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การรับแจ้งการตายเกินกำหนดเทศบาลตำบลทรายขาวกฤษณ์สำเนาคู่มือประชาชน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04:37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แห่งท้องที่ที่ตายหรือที่ศพอยู่หรือมีการจัดการศพโดยการเก็บฝังเผาหรือทำลาย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4447F7" w:rsidRDefault="004447F7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ของบ้านที่มีการตายบุคคลที่ไปกับผู้ตายขณะตายผู้พบศพหรือผู้ซึ่งได้รับมอบหม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ระยะเวลาการแจ้งภายหลัง </w:t>
      </w:r>
      <w:r w:rsidRPr="000C2AAC">
        <w:rPr>
          <w:rFonts w:asciiTheme="minorBidi" w:hAnsiTheme="minorBidi"/>
          <w:noProof/>
          <w:sz w:val="32"/>
          <w:szCs w:val="32"/>
        </w:rPr>
        <w:t xml:space="preserve">24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ชั่วโมงนับตั้งแต่เวลาตายหรือเวลาพบศพ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การตรวจสอบหลักฐานสอบสวนพยานบุคคลพยานแวดล้อมและรวบรวมหลักฐานพร้อมความเห็นให้นายทะเบียนพิจารณา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ของผู้ตายถ้ามี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ที่ผู้ตายมีชื่ออยู่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หนังสือรับรองการตายตามแบบท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4/1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ที่ออกโดยสถานพยาบาล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กรณีที่คนตายเข้ารับการรักษาก่อนตาย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ผลตรวจสารพันธุกรรม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(DNA)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ที่สามารถบ่งบอกตัวบุคคลของผู้ตาย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4447F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ศูนย์บริการประชาชนสำนักปลัดสำนักนายกรัฐมนตรีเลขที่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1111 / www.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๑๑๑๑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.go.th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ตู้ปณ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1111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10300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กรมการปกครองสำนักบริหารการทะเบียนโทร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1547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D8B" w:rsidRDefault="00663D8B" w:rsidP="00C81DB8">
      <w:pPr>
        <w:spacing w:after="0" w:line="240" w:lineRule="auto"/>
      </w:pPr>
      <w:r>
        <w:separator/>
      </w:r>
    </w:p>
  </w:endnote>
  <w:endnote w:type="continuationSeparator" w:id="1">
    <w:p w:rsidR="00663D8B" w:rsidRDefault="00663D8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D8B" w:rsidRDefault="00663D8B" w:rsidP="00C81DB8">
      <w:pPr>
        <w:spacing w:after="0" w:line="240" w:lineRule="auto"/>
      </w:pPr>
      <w:r>
        <w:separator/>
      </w:r>
    </w:p>
  </w:footnote>
  <w:footnote w:type="continuationSeparator" w:id="1">
    <w:p w:rsidR="00663D8B" w:rsidRDefault="00663D8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2C09E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447F7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C7EA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09EE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7F7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63D8B"/>
    <w:rsid w:val="00686AAA"/>
    <w:rsid w:val="006974B7"/>
    <w:rsid w:val="006B37B7"/>
    <w:rsid w:val="006C07C4"/>
    <w:rsid w:val="006C6C22"/>
    <w:rsid w:val="006C7EAF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4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2015-08-06T05:43:00Z</cp:lastPrinted>
  <dcterms:created xsi:type="dcterms:W3CDTF">2015-04-23T03:41:00Z</dcterms:created>
  <dcterms:modified xsi:type="dcterms:W3CDTF">2015-08-06T05:43:00Z</dcterms:modified>
</cp:coreProperties>
</file>